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BE" w:rsidRPr="00174246" w:rsidRDefault="00014BBE" w:rsidP="00557D2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014BBE" w:rsidRPr="00174246" w:rsidRDefault="00014BBE" w:rsidP="00557D2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к постановлению Правительства</w:t>
      </w:r>
    </w:p>
    <w:p w:rsidR="00014BBE" w:rsidRDefault="00014BBE" w:rsidP="00557D2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Республики Дагестан</w:t>
      </w:r>
    </w:p>
    <w:p w:rsidR="00014BBE" w:rsidRPr="004447EF" w:rsidRDefault="00014BBE" w:rsidP="00A42719">
      <w:pPr>
        <w:jc w:val="center"/>
        <w:rPr>
          <w:rFonts w:ascii="Times New Roman" w:hAnsi="Times New Roman"/>
          <w:sz w:val="28"/>
          <w:szCs w:val="28"/>
        </w:rPr>
      </w:pPr>
      <w:r w:rsidRPr="004447EF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447EF">
        <w:rPr>
          <w:rFonts w:ascii="Times New Roman" w:hAnsi="Times New Roman"/>
          <w:sz w:val="28"/>
          <w:szCs w:val="28"/>
        </w:rPr>
        <w:t xml:space="preserve">от 5 марта </w:t>
      </w:r>
      <w:smartTag w:uri="urn:schemas-microsoft-com:office:smarttags" w:element="metricconverter">
        <w:smartTagPr>
          <w:attr w:name="ProductID" w:val="2013 г"/>
        </w:smartTagPr>
        <w:r w:rsidRPr="004447EF">
          <w:rPr>
            <w:rFonts w:ascii="Times New Roman" w:hAnsi="Times New Roman"/>
            <w:sz w:val="28"/>
            <w:szCs w:val="28"/>
          </w:rPr>
          <w:t>2013 г</w:t>
        </w:r>
      </w:smartTag>
      <w:r w:rsidRPr="004447EF">
        <w:rPr>
          <w:rFonts w:ascii="Times New Roman" w:hAnsi="Times New Roman"/>
          <w:sz w:val="28"/>
          <w:szCs w:val="28"/>
        </w:rPr>
        <w:t>. № 118</w:t>
      </w:r>
    </w:p>
    <w:p w:rsidR="00014BBE" w:rsidRPr="004447EF" w:rsidRDefault="00014BBE" w:rsidP="00A42719">
      <w:pPr>
        <w:jc w:val="center"/>
        <w:rPr>
          <w:sz w:val="28"/>
          <w:szCs w:val="28"/>
        </w:rPr>
      </w:pPr>
    </w:p>
    <w:p w:rsidR="00014BBE" w:rsidRPr="00174246" w:rsidRDefault="00014BBE" w:rsidP="00557D2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4246">
        <w:rPr>
          <w:rFonts w:ascii="Times New Roman" w:hAnsi="Times New Roman"/>
          <w:b/>
          <w:bCs/>
          <w:sz w:val="28"/>
          <w:szCs w:val="28"/>
          <w:lang w:eastAsia="ru-RU"/>
        </w:rPr>
        <w:t>СТРУКТУРА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аппарата М</w:t>
      </w:r>
      <w:r w:rsidRPr="00174246">
        <w:rPr>
          <w:rFonts w:ascii="Times New Roman" w:hAnsi="Times New Roman"/>
          <w:b/>
          <w:bCs/>
          <w:sz w:val="28"/>
          <w:szCs w:val="28"/>
          <w:lang w:eastAsia="ru-RU"/>
        </w:rPr>
        <w:t>инистерства сельского хозяйства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и продовольствия Республики Д</w:t>
      </w:r>
      <w:r w:rsidRPr="00174246">
        <w:rPr>
          <w:rFonts w:ascii="Times New Roman" w:hAnsi="Times New Roman"/>
          <w:b/>
          <w:bCs/>
          <w:sz w:val="28"/>
          <w:szCs w:val="28"/>
          <w:lang w:eastAsia="ru-RU"/>
        </w:rPr>
        <w:t>агестан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Руководство (министр, заместители министра)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животноводства и племенной работы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 xml:space="preserve">Управление растениеводства 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мелиорации и земельных отношений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регулирования агропродовольственного рынка, пищевой и перераба</w:t>
      </w:r>
      <w:r>
        <w:rPr>
          <w:rFonts w:ascii="Times New Roman" w:hAnsi="Times New Roman"/>
          <w:sz w:val="28"/>
          <w:szCs w:val="28"/>
          <w:lang w:eastAsia="ru-RU"/>
        </w:rPr>
        <w:t>тывающей промышленности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развития рыбохозяйственного комплекса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Управление устойчивого развития</w:t>
      </w:r>
      <w:r w:rsidRPr="00174246">
        <w:rPr>
          <w:rFonts w:ascii="Times New Roman" w:hAnsi="Times New Roman"/>
          <w:sz w:val="28"/>
          <w:szCs w:val="28"/>
          <w:lang w:eastAsia="ru-RU"/>
        </w:rPr>
        <w:t xml:space="preserve"> сельских территорий  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 xml:space="preserve">Управление технической политики, охраны труда, </w:t>
      </w:r>
      <w:r>
        <w:rPr>
          <w:rFonts w:ascii="Times New Roman" w:hAnsi="Times New Roman"/>
          <w:sz w:val="28"/>
          <w:szCs w:val="28"/>
          <w:lang w:eastAsia="ru-RU"/>
        </w:rPr>
        <w:t>гражданской обороны</w:t>
      </w:r>
      <w:r w:rsidRPr="00174246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чрезвычайных ситуаций</w:t>
      </w:r>
      <w:bookmarkStart w:id="0" w:name="_GoBack"/>
      <w:bookmarkEnd w:id="0"/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бухгалтерского учета и финансов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46">
        <w:rPr>
          <w:rFonts w:ascii="Times New Roman" w:hAnsi="Times New Roman"/>
          <w:sz w:val="28"/>
          <w:szCs w:val="28"/>
          <w:lang w:eastAsia="ru-RU"/>
        </w:rPr>
        <w:t>Управление экономики и анализа</w:t>
      </w:r>
    </w:p>
    <w:p w:rsidR="00014BBE" w:rsidRPr="00174246" w:rsidRDefault="00014BBE" w:rsidP="00174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Управлениеорганизационно-</w:t>
      </w:r>
      <w:r w:rsidRPr="00174246">
        <w:rPr>
          <w:rFonts w:ascii="Times New Roman" w:hAnsi="Times New Roman"/>
          <w:sz w:val="28"/>
          <w:szCs w:val="28"/>
          <w:lang w:eastAsia="ru-RU"/>
        </w:rPr>
        <w:t xml:space="preserve">кадровой </w:t>
      </w:r>
      <w:r>
        <w:rPr>
          <w:rFonts w:ascii="Times New Roman" w:hAnsi="Times New Roman"/>
          <w:sz w:val="28"/>
          <w:szCs w:val="28"/>
          <w:lang w:eastAsia="ru-RU"/>
        </w:rPr>
        <w:t>работы</w:t>
      </w:r>
    </w:p>
    <w:p w:rsidR="00014BBE" w:rsidRDefault="00014BBE" w:rsidP="0017424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BBE" w:rsidRPr="00174246" w:rsidRDefault="00014BBE" w:rsidP="001742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</w:t>
      </w:r>
    </w:p>
    <w:sectPr w:rsidR="00014BBE" w:rsidRPr="00174246" w:rsidSect="00EF2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354"/>
    <w:rsid w:val="00006354"/>
    <w:rsid w:val="00014BBE"/>
    <w:rsid w:val="00044662"/>
    <w:rsid w:val="000B7399"/>
    <w:rsid w:val="000D182A"/>
    <w:rsid w:val="00165333"/>
    <w:rsid w:val="00174246"/>
    <w:rsid w:val="002F0A76"/>
    <w:rsid w:val="003E5DB1"/>
    <w:rsid w:val="004447EF"/>
    <w:rsid w:val="00467D2C"/>
    <w:rsid w:val="00557677"/>
    <w:rsid w:val="00557D2F"/>
    <w:rsid w:val="005E29D9"/>
    <w:rsid w:val="00710696"/>
    <w:rsid w:val="007F04A1"/>
    <w:rsid w:val="0085604B"/>
    <w:rsid w:val="0086689A"/>
    <w:rsid w:val="008D08A7"/>
    <w:rsid w:val="009A27EF"/>
    <w:rsid w:val="00A06A22"/>
    <w:rsid w:val="00A25088"/>
    <w:rsid w:val="00A42719"/>
    <w:rsid w:val="00BB2993"/>
    <w:rsid w:val="00D954F3"/>
    <w:rsid w:val="00EF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E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D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2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127</Words>
  <Characters>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2013-02-27T13:13:00Z</cp:lastPrinted>
  <dcterms:created xsi:type="dcterms:W3CDTF">2013-02-25T08:23:00Z</dcterms:created>
  <dcterms:modified xsi:type="dcterms:W3CDTF">2013-03-11T06:55:00Z</dcterms:modified>
</cp:coreProperties>
</file>